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ms-word.document.macroEnabled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8C3" w:rsidRDefault="003178C3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  <w:r>
        <w:rPr>
          <w:rFonts w:cstheme="minorBidi"/>
          <w:sz w:val="24"/>
          <w:szCs w:val="24"/>
        </w:rPr>
        <w:t>•</w:t>
      </w:r>
    </w:p>
    <w:p w:rsidR="003178C3" w:rsidRDefault="003178C3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</w:p>
    <w:p w:rsidR="003178C3" w:rsidRDefault="003178C3">
      <w:pPr>
        <w:shd w:val="clear" w:color="auto" w:fill="FFFFFF"/>
        <w:ind w:firstLine="540"/>
        <w:jc w:val="center"/>
        <w:rPr>
          <w:sz w:val="28"/>
          <w:szCs w:val="28"/>
        </w:rPr>
      </w:pPr>
    </w:p>
    <w:p w:rsidR="003178C3" w:rsidRDefault="003178C3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3178C3" w:rsidRDefault="003178C3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</w:p>
    <w:p w:rsidR="003178C3" w:rsidRDefault="003178C3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Общая характеристика учебного предмета</w:t>
      </w:r>
    </w:p>
    <w:p w:rsidR="003178C3" w:rsidRDefault="003178C3">
      <w:pPr>
        <w:shd w:val="clear" w:color="auto" w:fill="FFFFFF"/>
        <w:ind w:firstLine="540"/>
        <w:jc w:val="center"/>
        <w:rPr>
          <w:sz w:val="28"/>
          <w:szCs w:val="28"/>
        </w:rPr>
      </w:pPr>
    </w:p>
    <w:p w:rsidR="003178C3" w:rsidRDefault="003178C3">
      <w:pPr>
        <w:shd w:val="clear" w:color="auto" w:fill="FFFFFF"/>
        <w:ind w:firstLine="540"/>
        <w:jc w:val="both"/>
        <w:rPr>
          <w:i/>
          <w:iCs/>
          <w:spacing w:val="16"/>
          <w:sz w:val="28"/>
          <w:szCs w:val="28"/>
        </w:rPr>
      </w:pPr>
      <w:r>
        <w:rPr>
          <w:sz w:val="28"/>
          <w:szCs w:val="28"/>
        </w:rPr>
        <w:t xml:space="preserve">Рабочая программа по русскому языку для 9 класса составлена с использованием материалов </w:t>
      </w:r>
      <w:r>
        <w:rPr>
          <w:b/>
          <w:bCs/>
          <w:sz w:val="28"/>
          <w:szCs w:val="28"/>
        </w:rPr>
        <w:t xml:space="preserve">Федерального государственного образовательного стандарта основного общего образования', </w:t>
      </w:r>
      <w:r>
        <w:rPr>
          <w:sz w:val="28"/>
          <w:szCs w:val="28"/>
        </w:rPr>
        <w:t>Примерной программы по русскому (родному) языку для основной школы</w:t>
      </w:r>
      <w:r>
        <w:rPr>
          <w:i/>
          <w:iCs/>
          <w:spacing w:val="16"/>
          <w:sz w:val="28"/>
          <w:szCs w:val="28"/>
        </w:rPr>
        <w:t xml:space="preserve"> </w:t>
      </w:r>
      <w:r>
        <w:rPr>
          <w:spacing w:val="16"/>
          <w:sz w:val="28"/>
          <w:szCs w:val="28"/>
        </w:rPr>
        <w:t xml:space="preserve"> и рабочей программы по русскому языку к предметной линии учебников Т.А. Ладыженской, М.Т. Баранова, Л.А.Тростенцовой и других.</w:t>
      </w:r>
      <w:r>
        <w:rPr>
          <w:i/>
          <w:iCs/>
          <w:spacing w:val="16"/>
          <w:sz w:val="28"/>
          <w:szCs w:val="28"/>
        </w:rPr>
        <w:t xml:space="preserve"> </w:t>
      </w:r>
    </w:p>
    <w:p w:rsidR="003178C3" w:rsidRDefault="003178C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178C3" w:rsidRDefault="003178C3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Результаты изучения учебного предмета</w:t>
      </w:r>
    </w:p>
    <w:p w:rsidR="003178C3" w:rsidRDefault="003178C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Личностными результатами </w:t>
      </w:r>
      <w:r>
        <w:rPr>
          <w:sz w:val="28"/>
          <w:szCs w:val="28"/>
        </w:rPr>
        <w:t>освоения выпускниками основной школы программы по русскому (родному) языку являются:</w:t>
      </w:r>
    </w:p>
    <w:p w:rsidR="003178C3" w:rsidRDefault="003178C3">
      <w:pPr>
        <w:numPr>
          <w:ilvl w:val="0"/>
          <w:numId w:val="1"/>
        </w:numPr>
        <w:shd w:val="clear" w:color="auto" w:fill="FFFFFF"/>
        <w:tabs>
          <w:tab w:val="left" w:pos="58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3178C3" w:rsidRDefault="003178C3">
      <w:pPr>
        <w:numPr>
          <w:ilvl w:val="0"/>
          <w:numId w:val="1"/>
        </w:numPr>
        <w:shd w:val="clear" w:color="auto" w:fill="FFFFFF"/>
        <w:tabs>
          <w:tab w:val="left" w:pos="58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осознание эстетической ценности русского языка; уважительное отношение к родному языку, гордость за него потребность сохранить чистоту русского языка как явление национальной культуры; стремление к речевому самосовершенствованию;</w:t>
      </w:r>
    </w:p>
    <w:p w:rsidR="003178C3" w:rsidRDefault="003178C3">
      <w:pPr>
        <w:numPr>
          <w:ilvl w:val="0"/>
          <w:numId w:val="1"/>
        </w:numPr>
        <w:shd w:val="clear" w:color="auto" w:fill="FFFFFF"/>
        <w:tabs>
          <w:tab w:val="left" w:pos="58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3178C3" w:rsidRDefault="003178C3">
      <w:pPr>
        <w:ind w:firstLine="54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Метапредметными результатами </w:t>
      </w:r>
      <w:r>
        <w:rPr>
          <w:sz w:val="28"/>
          <w:szCs w:val="28"/>
        </w:rPr>
        <w:t>освоения выпускникам основной школы программы по русскому (родному) языку яв</w:t>
      </w:r>
      <w:r>
        <w:rPr>
          <w:sz w:val="28"/>
          <w:szCs w:val="28"/>
        </w:rPr>
        <w:softHyphen/>
        <w:t>ляются</w:t>
      </w:r>
    </w:p>
    <w:p w:rsidR="003178C3" w:rsidRDefault="003178C3">
      <w:pPr>
        <w:shd w:val="clear" w:color="auto" w:fill="FFFFFF"/>
        <w:tabs>
          <w:tab w:val="left" w:pos="595"/>
        </w:tabs>
        <w:ind w:firstLine="540"/>
        <w:rPr>
          <w:sz w:val="28"/>
          <w:szCs w:val="28"/>
        </w:rPr>
      </w:pPr>
      <w:r>
        <w:rPr>
          <w:spacing w:val="-13"/>
          <w:sz w:val="28"/>
          <w:szCs w:val="28"/>
        </w:rPr>
        <w:t xml:space="preserve">1) </w:t>
      </w:r>
      <w:r>
        <w:rPr>
          <w:sz w:val="28"/>
          <w:szCs w:val="28"/>
        </w:rPr>
        <w:t>владение всеми видами речевой деятельности: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адекватное понимание информации устного и письмен</w:t>
      </w:r>
      <w:r>
        <w:rPr>
          <w:sz w:val="28"/>
          <w:szCs w:val="28"/>
        </w:rPr>
        <w:softHyphen/>
        <w:t>ного сообщения;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rPr>
          <w:sz w:val="28"/>
          <w:szCs w:val="28"/>
        </w:rPr>
      </w:pPr>
      <w:r>
        <w:rPr>
          <w:sz w:val="28"/>
          <w:szCs w:val="28"/>
        </w:rPr>
        <w:t>владение разными видами чтения;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адекватное восприятие на слух текстов разных стилей и жанров;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извлекать информацию из различных ис</w:t>
      </w:r>
      <w:r>
        <w:rPr>
          <w:sz w:val="28"/>
          <w:szCs w:val="28"/>
        </w:rPr>
        <w:softHyphen/>
        <w:t>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</w:t>
      </w:r>
      <w:r>
        <w:rPr>
          <w:sz w:val="28"/>
          <w:szCs w:val="28"/>
        </w:rPr>
        <w:softHyphen/>
        <w:t>ратурой;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овладение приёмами отбора и систематизации материала на определённую тему; умение вести самостоятельный поиск информации, её анализ и отбор;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умение сопоставлять и сравнивать речевые высказыва</w:t>
      </w:r>
      <w:r>
        <w:rPr>
          <w:sz w:val="28"/>
          <w:szCs w:val="28"/>
        </w:rPr>
        <w:softHyphen/>
        <w:t>ния с точки зрения их содержания » стилистических особен</w:t>
      </w:r>
      <w:r>
        <w:rPr>
          <w:sz w:val="28"/>
          <w:szCs w:val="28"/>
        </w:rPr>
        <w:softHyphen/>
        <w:t>ностей и использованных языковых средств;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определять цели предстоящей учебной дея</w:t>
      </w:r>
      <w:r>
        <w:rPr>
          <w:sz w:val="28"/>
          <w:szCs w:val="28"/>
        </w:rPr>
        <w:softHyphen/>
        <w:t>тельности (индивидуальной и коллективной), последователь</w:t>
      </w:r>
      <w:r>
        <w:rPr>
          <w:sz w:val="28"/>
          <w:szCs w:val="28"/>
        </w:rPr>
        <w:softHyphen/>
        <w:t>ность действий, оценивать достигнутые результаты и адекват</w:t>
      </w:r>
      <w:r>
        <w:rPr>
          <w:sz w:val="28"/>
          <w:szCs w:val="28"/>
        </w:rPr>
        <w:softHyphen/>
        <w:t>но формулировать их в устной и письменной форме;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умение воспроизводить прослушанный или прочитанный текст с разной степенью свёрнутости;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свободно, правильно излагать свои мысли в устной и письменной форме;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rPr>
          <w:sz w:val="28"/>
          <w:szCs w:val="28"/>
        </w:rPr>
      </w:pPr>
      <w:r>
        <w:rPr>
          <w:sz w:val="28"/>
          <w:szCs w:val="28"/>
        </w:rPr>
        <w:t>владение различными видами монолога и диалога;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соблюдение в практике речевого общения основных ор</w:t>
      </w:r>
      <w:r>
        <w:rPr>
          <w:sz w:val="28"/>
          <w:szCs w:val="28"/>
        </w:rPr>
        <w:softHyphen/>
        <w:t>фоэпических, лексических, грамматических, стилистических норм современного русского литературного языка; соблюде</w:t>
      </w:r>
      <w:r>
        <w:rPr>
          <w:sz w:val="28"/>
          <w:szCs w:val="28"/>
        </w:rPr>
        <w:softHyphen/>
        <w:t>ние основных правил орфографии и пунктуации в процессе письменного общения;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участвовать в речевом общении, соблюдая нормы речевого этикета;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оценивать свою речь с точки зрения её со</w:t>
      </w:r>
      <w:r>
        <w:rPr>
          <w:sz w:val="28"/>
          <w:szCs w:val="28"/>
        </w:rPr>
        <w:softHyphen/>
        <w:t>держания, языкового оформления; умение находить грамма</w:t>
      </w:r>
      <w:r>
        <w:rPr>
          <w:sz w:val="28"/>
          <w:szCs w:val="28"/>
        </w:rPr>
        <w:softHyphen/>
        <w:t>тические и речевые ошибки, недочёты, исправлять их; совер</w:t>
      </w:r>
      <w:r>
        <w:rPr>
          <w:sz w:val="28"/>
          <w:szCs w:val="28"/>
        </w:rPr>
        <w:softHyphen/>
        <w:t>шенствовать и редактировать собственные тексты;</w:t>
      </w:r>
    </w:p>
    <w:p w:rsidR="003178C3" w:rsidRDefault="003178C3">
      <w:pPr>
        <w:numPr>
          <w:ilvl w:val="0"/>
          <w:numId w:val="5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умение выступать перед аудиторией сверстников с не</w:t>
      </w:r>
      <w:r>
        <w:rPr>
          <w:sz w:val="28"/>
          <w:szCs w:val="28"/>
        </w:rPr>
        <w:softHyphen/>
        <w:t>большими сообщениями, докладами;</w:t>
      </w:r>
    </w:p>
    <w:p w:rsidR="003178C3" w:rsidRDefault="003178C3">
      <w:pPr>
        <w:ind w:firstLine="540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2) </w:t>
      </w:r>
      <w:r>
        <w:rPr>
          <w:sz w:val="28"/>
          <w:szCs w:val="28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коммуникативно целесообразное взаимодействие с окру</w:t>
      </w:r>
      <w:r>
        <w:rPr>
          <w:sz w:val="28"/>
          <w:szCs w:val="28"/>
        </w:rPr>
        <w:softHyphen/>
        <w:t>жающими людьми в процессе речевого общения, совместного выполнения какой-либо задачи, участия в спорах, обсуждени</w:t>
      </w:r>
      <w:r>
        <w:rPr>
          <w:sz w:val="28"/>
          <w:szCs w:val="28"/>
        </w:rPr>
        <w:softHyphen/>
        <w:t>ях; овладение национально-культурными нормами речевого поведения в различных ситуациях формального и неформаль</w:t>
      </w:r>
      <w:r>
        <w:rPr>
          <w:sz w:val="28"/>
          <w:szCs w:val="28"/>
        </w:rPr>
        <w:softHyphen/>
        <w:t>ного межличностного и межкультурного общения.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Предметными результатами </w:t>
      </w:r>
      <w:r>
        <w:rPr>
          <w:sz w:val="28"/>
          <w:szCs w:val="28"/>
        </w:rPr>
        <w:t>освоения выпускниками ос</w:t>
      </w:r>
      <w:r>
        <w:rPr>
          <w:sz w:val="28"/>
          <w:szCs w:val="28"/>
        </w:rPr>
        <w:softHyphen/>
        <w:t>новной школы программы по русскому (родному) языку яв</w:t>
      </w:r>
      <w:r>
        <w:rPr>
          <w:sz w:val="28"/>
          <w:szCs w:val="28"/>
        </w:rPr>
        <w:softHyphen/>
        <w:t>ляются:</w:t>
      </w:r>
    </w:p>
    <w:p w:rsidR="003178C3" w:rsidRDefault="003178C3">
      <w:pPr>
        <w:numPr>
          <w:ilvl w:val="0"/>
          <w:numId w:val="2"/>
        </w:numPr>
        <w:shd w:val="clear" w:color="auto" w:fill="FFFFFF"/>
        <w:tabs>
          <w:tab w:val="left" w:pos="5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об основных функциях языка, о роли рус</w:t>
      </w:r>
      <w:r>
        <w:rPr>
          <w:sz w:val="28"/>
          <w:szCs w:val="28"/>
        </w:rPr>
        <w:softHyphen/>
        <w:t>ского языка как национального языка русского народа, как государственного языка Российской Федерации и языка меж</w:t>
      </w:r>
      <w:r>
        <w:rPr>
          <w:sz w:val="28"/>
          <w:szCs w:val="28"/>
        </w:rPr>
        <w:softHyphen/>
        <w:t>национального общения, о связи языка и культуры народа, о роли родного языка в жизни человека и общества;</w:t>
      </w:r>
    </w:p>
    <w:p w:rsidR="003178C3" w:rsidRDefault="003178C3">
      <w:pPr>
        <w:numPr>
          <w:ilvl w:val="0"/>
          <w:numId w:val="2"/>
        </w:numPr>
        <w:shd w:val="clear" w:color="auto" w:fill="FFFFFF"/>
        <w:tabs>
          <w:tab w:val="left" w:pos="5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понимание места родного языка в системе гуманитар</w:t>
      </w:r>
      <w:r>
        <w:rPr>
          <w:sz w:val="28"/>
          <w:szCs w:val="28"/>
        </w:rPr>
        <w:softHyphen/>
        <w:t>ных наук и его роли в образовании в целом;</w:t>
      </w:r>
    </w:p>
    <w:p w:rsidR="003178C3" w:rsidRDefault="003178C3">
      <w:pPr>
        <w:numPr>
          <w:ilvl w:val="0"/>
          <w:numId w:val="2"/>
        </w:numPr>
        <w:shd w:val="clear" w:color="auto" w:fill="FFFFFF"/>
        <w:tabs>
          <w:tab w:val="left" w:pos="5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усвоение основ научных знаний о родном языке; пони</w:t>
      </w:r>
      <w:r>
        <w:rPr>
          <w:sz w:val="28"/>
          <w:szCs w:val="28"/>
        </w:rPr>
        <w:softHyphen/>
        <w:t>мание взаимосвязи его уровней и единиц;</w:t>
      </w:r>
    </w:p>
    <w:p w:rsidR="003178C3" w:rsidRDefault="003178C3">
      <w:pPr>
        <w:numPr>
          <w:ilvl w:val="0"/>
          <w:numId w:val="2"/>
        </w:numPr>
        <w:shd w:val="clear" w:color="auto" w:fill="FFFFFF"/>
        <w:tabs>
          <w:tab w:val="left" w:pos="5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</w:t>
      </w:r>
      <w:r>
        <w:rPr>
          <w:sz w:val="28"/>
          <w:szCs w:val="28"/>
        </w:rPr>
        <w:softHyphen/>
        <w:t>ский, официально-деловой стили, язык художественной лите</w:t>
      </w:r>
      <w:r>
        <w:rPr>
          <w:sz w:val="28"/>
          <w:szCs w:val="28"/>
        </w:rPr>
        <w:softHyphen/>
        <w:t>ратуры; жанры научного, публицистического, официально-де</w:t>
      </w:r>
      <w:r>
        <w:rPr>
          <w:sz w:val="28"/>
          <w:szCs w:val="28"/>
        </w:rPr>
        <w:softHyphen/>
        <w:t>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</w:t>
      </w:r>
      <w:r>
        <w:rPr>
          <w:sz w:val="28"/>
          <w:szCs w:val="28"/>
        </w:rPr>
        <w:softHyphen/>
        <w:t>бенности употребления в речи;</w:t>
      </w:r>
    </w:p>
    <w:p w:rsidR="003178C3" w:rsidRDefault="003178C3">
      <w:pPr>
        <w:numPr>
          <w:ilvl w:val="0"/>
          <w:numId w:val="2"/>
        </w:numPr>
        <w:shd w:val="clear" w:color="auto" w:fill="FFFFFF"/>
        <w:tabs>
          <w:tab w:val="left" w:pos="5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овладение основными стилистическими ресурсами лекси</w:t>
      </w:r>
      <w:r>
        <w:rPr>
          <w:sz w:val="28"/>
          <w:szCs w:val="28"/>
        </w:rPr>
        <w:softHyphen/>
        <w:t>ки и фразеологии русского языка, основными нормами русско</w:t>
      </w:r>
      <w:r>
        <w:rPr>
          <w:sz w:val="28"/>
          <w:szCs w:val="28"/>
        </w:rPr>
        <w:softHyphen/>
        <w:t>го литературного языка (орфоэпическими, лексическими, грам</w:t>
      </w:r>
      <w:r>
        <w:rPr>
          <w:sz w:val="28"/>
          <w:szCs w:val="28"/>
        </w:rPr>
        <w:softHyphen/>
        <w:t>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3178C3" w:rsidRDefault="003178C3">
      <w:pPr>
        <w:numPr>
          <w:ilvl w:val="0"/>
          <w:numId w:val="2"/>
        </w:numPr>
        <w:shd w:val="clear" w:color="auto" w:fill="FFFFFF"/>
        <w:tabs>
          <w:tab w:val="left" w:pos="5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опознавание и анализ основных единиц языка, грамма</w:t>
      </w:r>
      <w:r>
        <w:rPr>
          <w:sz w:val="28"/>
          <w:szCs w:val="28"/>
        </w:rPr>
        <w:softHyphen/>
        <w:t>тических категорий языка, уместное употребление языковых единиц адекватно ситуации речевого общения;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проведение различных видов анализа слова (фонетиче</w:t>
      </w:r>
      <w:r>
        <w:rPr>
          <w:sz w:val="28"/>
          <w:szCs w:val="28"/>
        </w:rPr>
        <w:softHyphen/>
        <w:t>ского, морфемного, словообразовательного, лексического, мор</w:t>
      </w:r>
      <w:r>
        <w:rPr>
          <w:sz w:val="28"/>
          <w:szCs w:val="28"/>
        </w:rPr>
        <w:softHyphen/>
        <w:t>фологического),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</w:t>
      </w:r>
      <w:r>
        <w:rPr>
          <w:sz w:val="28"/>
          <w:szCs w:val="28"/>
        </w:rPr>
        <w:softHyphen/>
        <w:t>делённым функциональным разновидностям языка, особенно</w:t>
      </w:r>
      <w:r>
        <w:rPr>
          <w:sz w:val="28"/>
          <w:szCs w:val="28"/>
        </w:rPr>
        <w:softHyphen/>
        <w:t>стей языкового оформления, использования выразительных средств языка;</w:t>
      </w:r>
    </w:p>
    <w:p w:rsidR="003178C3" w:rsidRDefault="003178C3">
      <w:pPr>
        <w:numPr>
          <w:ilvl w:val="0"/>
          <w:numId w:val="6"/>
        </w:numPr>
        <w:shd w:val="clear" w:color="auto" w:fill="FFFFFF"/>
        <w:tabs>
          <w:tab w:val="left" w:pos="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3178C3" w:rsidRDefault="003178C3">
      <w:pPr>
        <w:numPr>
          <w:ilvl w:val="0"/>
          <w:numId w:val="6"/>
        </w:numPr>
        <w:shd w:val="clear" w:color="auto" w:fill="FFFFFF"/>
        <w:tabs>
          <w:tab w:val="left" w:pos="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осознание эстетической функции родного языка, способ</w:t>
      </w:r>
      <w:r>
        <w:rPr>
          <w:sz w:val="28"/>
          <w:szCs w:val="28"/>
        </w:rPr>
        <w:softHyphen/>
        <w:t>ность оценивать эстетическую сторону речевого высказывания при анализе текстов художественной литературы.</w:t>
      </w:r>
    </w:p>
    <w:p w:rsidR="003178C3" w:rsidRDefault="003178C3">
      <w:pPr>
        <w:shd w:val="clear" w:color="auto" w:fill="FFFFFF"/>
        <w:tabs>
          <w:tab w:val="left" w:pos="590"/>
        </w:tabs>
        <w:jc w:val="both"/>
        <w:rPr>
          <w:sz w:val="28"/>
          <w:szCs w:val="28"/>
        </w:rPr>
      </w:pPr>
    </w:p>
    <w:p w:rsidR="003178C3" w:rsidRDefault="003178C3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КУРСА</w:t>
      </w:r>
    </w:p>
    <w:p w:rsidR="003178C3" w:rsidRDefault="003178C3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Содержание,  обеспечивающее формирование коммуникативной </w:t>
      </w:r>
    </w:p>
    <w:p w:rsidR="003178C3" w:rsidRDefault="003178C3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компетенции.</w:t>
      </w:r>
    </w:p>
    <w:p w:rsidR="003178C3" w:rsidRDefault="003178C3">
      <w:pPr>
        <w:shd w:val="clear" w:color="auto" w:fill="FFFFFF"/>
        <w:ind w:firstLine="540"/>
        <w:jc w:val="center"/>
        <w:rPr>
          <w:sz w:val="28"/>
          <w:szCs w:val="28"/>
        </w:rPr>
      </w:pPr>
    </w:p>
    <w:p w:rsidR="003178C3" w:rsidRDefault="003178C3">
      <w:pPr>
        <w:shd w:val="clear" w:color="auto" w:fill="FFFFFF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1. Речь и речевое общение</w:t>
      </w:r>
    </w:p>
    <w:p w:rsidR="003178C3" w:rsidRDefault="003178C3">
      <w:pPr>
        <w:numPr>
          <w:ilvl w:val="0"/>
          <w:numId w:val="3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Речь и речевое общение. Речевая ситуация. Речь устная и письменная. Речь диалогическая и монологическая. Моно</w:t>
      </w:r>
      <w:r>
        <w:rPr>
          <w:sz w:val="28"/>
          <w:szCs w:val="28"/>
        </w:rPr>
        <w:softHyphen/>
        <w:t>лог и его виды. Диалог и его виды.</w:t>
      </w:r>
    </w:p>
    <w:p w:rsidR="003178C3" w:rsidRDefault="003178C3">
      <w:pPr>
        <w:numPr>
          <w:ilvl w:val="0"/>
          <w:numId w:val="3"/>
        </w:numPr>
        <w:shd w:val="clear" w:color="auto" w:fill="FFFFFF"/>
        <w:tabs>
          <w:tab w:val="clear" w:pos="540"/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Осознание основных особенностей устной и письменной речи; анализ образцов устной и письменной речи. Различе</w:t>
      </w:r>
      <w:r>
        <w:rPr>
          <w:sz w:val="28"/>
          <w:szCs w:val="28"/>
        </w:rPr>
        <w:softHyphen/>
        <w:t>ние диалогической и монологической речи. Владение различ</w:t>
      </w:r>
      <w:r>
        <w:rPr>
          <w:sz w:val="28"/>
          <w:szCs w:val="28"/>
        </w:rPr>
        <w:softHyphen/>
        <w:t>ными видами монолога и диалога. Понимание коммуникатив</w:t>
      </w:r>
      <w:r>
        <w:rPr>
          <w:sz w:val="28"/>
          <w:szCs w:val="28"/>
        </w:rPr>
        <w:softHyphen/>
        <w:t>ных целей и мотивов говорящего в разных ситуациях общения. Владение нормами речевого поведения в типичных ситуаци</w:t>
      </w:r>
      <w:r>
        <w:rPr>
          <w:sz w:val="28"/>
          <w:szCs w:val="28"/>
        </w:rPr>
        <w:softHyphen/>
        <w:t>ях формального и неформального межличностного общения.</w:t>
      </w:r>
    </w:p>
    <w:p w:rsidR="003178C3" w:rsidRDefault="003178C3">
      <w:pPr>
        <w:shd w:val="clear" w:color="auto" w:fill="FFFFFF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2. Речевая деятельность</w:t>
      </w:r>
    </w:p>
    <w:p w:rsidR="003178C3" w:rsidRDefault="003178C3">
      <w:pPr>
        <w:shd w:val="clear" w:color="auto" w:fill="FFFFFF"/>
        <w:tabs>
          <w:tab w:val="left" w:pos="566"/>
        </w:tabs>
        <w:ind w:firstLine="540"/>
        <w:jc w:val="both"/>
        <w:rPr>
          <w:sz w:val="28"/>
          <w:szCs w:val="28"/>
        </w:rPr>
      </w:pPr>
      <w:r>
        <w:rPr>
          <w:spacing w:val="-25"/>
          <w:sz w:val="28"/>
          <w:szCs w:val="28"/>
        </w:rPr>
        <w:t>1.</w:t>
      </w:r>
      <w:r>
        <w:rPr>
          <w:sz w:val="28"/>
          <w:szCs w:val="28"/>
        </w:rPr>
        <w:tab/>
        <w:t>Виды речевой деятельности: чтение, аудирование (слушание), говорение, письмо.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Культура чтения, аудирования, говорения и письма.</w:t>
      </w:r>
    </w:p>
    <w:p w:rsidR="003178C3" w:rsidRDefault="003178C3">
      <w:pPr>
        <w:shd w:val="clear" w:color="auto" w:fill="FFFFFF"/>
        <w:tabs>
          <w:tab w:val="left" w:pos="566"/>
        </w:tabs>
        <w:ind w:firstLine="540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2. </w:t>
      </w:r>
      <w:r>
        <w:rPr>
          <w:sz w:val="28"/>
          <w:szCs w:val="28"/>
        </w:rPr>
        <w:t>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</w:t>
      </w:r>
      <w:r>
        <w:rPr>
          <w:sz w:val="28"/>
          <w:szCs w:val="28"/>
        </w:rPr>
        <w:softHyphen/>
        <w:t>точниками. Овладение различными видами аудирования. Изложение содержания прослушанного или прочитанного текста (подробное, сжатое, выборочное).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извлечённой из раз</w:t>
      </w:r>
      <w:r>
        <w:rPr>
          <w:sz w:val="28"/>
          <w:szCs w:val="28"/>
        </w:rPr>
        <w:softHyphen/>
        <w:t>личных источников.</w:t>
      </w:r>
    </w:p>
    <w:p w:rsidR="003178C3" w:rsidRDefault="003178C3">
      <w:pPr>
        <w:shd w:val="clear" w:color="auto" w:fill="FFFFFF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3. Текст</w:t>
      </w:r>
    </w:p>
    <w:p w:rsidR="003178C3" w:rsidRDefault="003178C3">
      <w:pPr>
        <w:shd w:val="clear" w:color="auto" w:fill="FFFFFF"/>
        <w:tabs>
          <w:tab w:val="left" w:pos="590"/>
        </w:tabs>
        <w:ind w:firstLine="540"/>
        <w:jc w:val="both"/>
        <w:rPr>
          <w:sz w:val="28"/>
          <w:szCs w:val="28"/>
        </w:rPr>
      </w:pPr>
      <w:r>
        <w:rPr>
          <w:spacing w:val="-27"/>
          <w:sz w:val="28"/>
          <w:szCs w:val="28"/>
        </w:rPr>
        <w:t xml:space="preserve">1. </w:t>
      </w:r>
      <w:r>
        <w:rPr>
          <w:sz w:val="28"/>
          <w:szCs w:val="28"/>
        </w:rPr>
        <w:t>Понятие текста, основные признаки текста (членимость, смысловая цельность, связность). Тема, основная мысль текста. Микротема текста.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Средства связи предложений и частей текста. Абзац как средство композиционно-стилистического членения текста.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Функционально-смысловые типы речи: описание, повество</w:t>
      </w:r>
      <w:r>
        <w:rPr>
          <w:sz w:val="28"/>
          <w:szCs w:val="28"/>
        </w:rPr>
        <w:softHyphen/>
        <w:t>вание, рассуждение. Структура текста. План текста и тезисы как виды информационной переработки текста.</w:t>
      </w:r>
    </w:p>
    <w:p w:rsidR="003178C3" w:rsidRDefault="003178C3">
      <w:pPr>
        <w:shd w:val="clear" w:color="auto" w:fill="FFFFFF"/>
        <w:tabs>
          <w:tab w:val="left" w:pos="590"/>
        </w:tabs>
        <w:ind w:firstLine="540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>2.</w:t>
      </w:r>
      <w:r>
        <w:rPr>
          <w:sz w:val="28"/>
          <w:szCs w:val="28"/>
        </w:rPr>
        <w:t xml:space="preserve"> 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средств в зависимости от цели, темы, основной мысли и ситуации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</w:t>
      </w:r>
    </w:p>
    <w:p w:rsidR="003178C3" w:rsidRDefault="003178C3">
      <w:pPr>
        <w:shd w:val="clear" w:color="auto" w:fill="FFFFFF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4. Функциональные разновидности языка</w:t>
      </w:r>
    </w:p>
    <w:p w:rsidR="003178C3" w:rsidRDefault="003178C3">
      <w:pPr>
        <w:shd w:val="clear" w:color="auto" w:fill="FFFFFF"/>
        <w:tabs>
          <w:tab w:val="left" w:pos="581"/>
        </w:tabs>
        <w:ind w:firstLine="540"/>
        <w:jc w:val="both"/>
        <w:rPr>
          <w:sz w:val="28"/>
          <w:szCs w:val="28"/>
        </w:rPr>
      </w:pPr>
      <w:r>
        <w:rPr>
          <w:spacing w:val="-25"/>
          <w:sz w:val="28"/>
          <w:szCs w:val="28"/>
        </w:rPr>
        <w:t>1.</w:t>
      </w:r>
      <w:r>
        <w:rPr>
          <w:sz w:val="28"/>
          <w:szCs w:val="28"/>
        </w:rPr>
        <w:tab/>
        <w:t>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Основные жанры научного (отзыв, выступление, доклад), публицистического (выступление, интервью), официально-де</w:t>
      </w:r>
      <w:r>
        <w:rPr>
          <w:sz w:val="28"/>
          <w:szCs w:val="28"/>
        </w:rPr>
        <w:softHyphen/>
        <w:t>лового (расписка, доверенность, заявление) стилей, разговор</w:t>
      </w:r>
      <w:r>
        <w:rPr>
          <w:sz w:val="28"/>
          <w:szCs w:val="28"/>
        </w:rPr>
        <w:softHyphen/>
        <w:t>ной речи (рассказ, беседа).</w:t>
      </w:r>
    </w:p>
    <w:p w:rsidR="003178C3" w:rsidRDefault="003178C3">
      <w:pPr>
        <w:numPr>
          <w:ilvl w:val="0"/>
          <w:numId w:val="3"/>
        </w:numPr>
        <w:shd w:val="clear" w:color="auto" w:fill="FFFFFF"/>
        <w:tabs>
          <w:tab w:val="left" w:pos="58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принадлежности текста к определённой 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заявление; повествование, описание, рассуждение. Выступление перед аудиторией сверстников с небольшими сообщениями, докладом.</w:t>
      </w:r>
    </w:p>
    <w:p w:rsidR="003178C3" w:rsidRDefault="003178C3">
      <w:pPr>
        <w:shd w:val="clear" w:color="auto" w:fill="FFFFFF"/>
        <w:ind w:firstLine="540"/>
        <w:jc w:val="center"/>
        <w:rPr>
          <w:sz w:val="28"/>
          <w:szCs w:val="28"/>
        </w:rPr>
      </w:pPr>
    </w:p>
    <w:p w:rsidR="003178C3" w:rsidRDefault="003178C3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Содержание,  обеспечивающее формирование языковой и лингвистической (языковедческой) компетенций.</w:t>
      </w:r>
    </w:p>
    <w:p w:rsidR="003178C3" w:rsidRDefault="003178C3">
      <w:pPr>
        <w:shd w:val="clear" w:color="auto" w:fill="FFFFFF"/>
        <w:ind w:firstLine="540"/>
        <w:jc w:val="center"/>
        <w:rPr>
          <w:sz w:val="28"/>
          <w:szCs w:val="28"/>
        </w:rPr>
      </w:pPr>
    </w:p>
    <w:p w:rsidR="003178C3" w:rsidRDefault="003178C3">
      <w:pPr>
        <w:shd w:val="clear" w:color="auto" w:fill="FFFFFF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5. Общие сведения о языке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Русский язык — национальный язык русского народа государственный язык Российской Федерации и язык межнационального общения. Русский язык в современном мире.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Русский язык в кругу других славянских языков. Роль ста</w:t>
      </w:r>
      <w:r>
        <w:rPr>
          <w:sz w:val="28"/>
          <w:szCs w:val="28"/>
        </w:rPr>
        <w:softHyphen/>
        <w:t>рославянского (церковнославянского) языка в развитии рус</w:t>
      </w:r>
      <w:r>
        <w:rPr>
          <w:sz w:val="28"/>
          <w:szCs w:val="28"/>
        </w:rPr>
        <w:softHyphen/>
        <w:t>ского языка.</w:t>
      </w:r>
    </w:p>
    <w:p w:rsidR="003178C3" w:rsidRDefault="003178C3">
      <w:pPr>
        <w:shd w:val="clear" w:color="auto" w:fill="FFFFFF"/>
        <w:tabs>
          <w:tab w:val="left" w:pos="3312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жаргон.»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Русский язык — язык русской художественной литературы. Основные изобразительные средства русского языка.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Лингвистика как наука о языке.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Основные разделы лингвистики.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Выдающиеся отечественные лингвисты.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Осознание важности коммуникативных умений в жизни человека, понимание роли русского языка в жизни общества и государства в современном мире.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различий между литературным языком и диа</w:t>
      </w:r>
      <w:r>
        <w:rPr>
          <w:sz w:val="28"/>
          <w:szCs w:val="28"/>
        </w:rPr>
        <w:softHyphen/>
        <w:t>лектами, просторечием, профессиональными разновидностя</w:t>
      </w:r>
      <w:r>
        <w:rPr>
          <w:sz w:val="28"/>
          <w:szCs w:val="28"/>
        </w:rPr>
        <w:softHyphen/>
        <w:t>ми языка, жаргоном.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3178C3" w:rsidRDefault="003178C3">
      <w:pPr>
        <w:shd w:val="clear" w:color="auto" w:fill="FFFFFF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6. Фонетика и орфоэпия</w:t>
      </w:r>
    </w:p>
    <w:p w:rsidR="003178C3" w:rsidRDefault="003178C3">
      <w:pPr>
        <w:shd w:val="clear" w:color="auto" w:fill="FFFFFF"/>
        <w:tabs>
          <w:tab w:val="left" w:pos="562"/>
        </w:tabs>
        <w:ind w:firstLine="540"/>
        <w:rPr>
          <w:sz w:val="28"/>
          <w:szCs w:val="28"/>
        </w:rPr>
      </w:pPr>
      <w:r>
        <w:rPr>
          <w:spacing w:val="-25"/>
          <w:sz w:val="28"/>
          <w:szCs w:val="28"/>
        </w:rPr>
        <w:t>1.</w:t>
      </w:r>
      <w:r>
        <w:rPr>
          <w:sz w:val="28"/>
          <w:szCs w:val="28"/>
        </w:rPr>
        <w:tab/>
        <w:t>Фонетика как раздел лингвистики.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Звук как единица языка. Система гласных звуков. Система согласных звуков. Изменение звуков в речевом потоке. Эле</w:t>
      </w:r>
      <w:r>
        <w:rPr>
          <w:sz w:val="28"/>
          <w:szCs w:val="28"/>
        </w:rPr>
        <w:softHyphen/>
        <w:t>менты фонетической транскрипции. Слог. Ударение.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Орфоэпия как раздел лингвистики. Основные правила но</w:t>
      </w:r>
      <w:r>
        <w:rPr>
          <w:sz w:val="28"/>
          <w:szCs w:val="28"/>
        </w:rPr>
        <w:softHyphen/>
        <w:t>рмативного произношения и ударения.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Орфоэпический словарь.</w:t>
      </w:r>
    </w:p>
    <w:p w:rsidR="003178C3" w:rsidRDefault="003178C3">
      <w:pPr>
        <w:shd w:val="clear" w:color="auto" w:fill="FFFFFF"/>
        <w:tabs>
          <w:tab w:val="left" w:pos="562"/>
        </w:tabs>
        <w:ind w:firstLine="540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2. </w:t>
      </w:r>
      <w:r>
        <w:rPr>
          <w:sz w:val="28"/>
          <w:szCs w:val="28"/>
        </w:rPr>
        <w:t>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Нормативное произношение слов. Оценка собственной и чужой речи с точки зрения орфоэпической правильности.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фонетико-орфоэпических знаний и умений в собственной речевой практике.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орфоэпического словаря для овладения произносительной культурой.</w:t>
      </w:r>
    </w:p>
    <w:p w:rsidR="003178C3" w:rsidRDefault="003178C3">
      <w:pPr>
        <w:shd w:val="clear" w:color="auto" w:fill="FFFFFF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7. Графика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Графика как раздел лингвистики. Соотношение звука и буквы. Обозначение на письме твёрдости и мягкости соглас</w:t>
      </w:r>
      <w:r>
        <w:rPr>
          <w:sz w:val="28"/>
          <w:szCs w:val="28"/>
        </w:rPr>
        <w:softHyphen/>
        <w:t>ных. Способы обозначения [J'].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СМС-сообщениях.</w:t>
      </w:r>
    </w:p>
    <w:p w:rsidR="003178C3" w:rsidRDefault="003178C3">
      <w:pPr>
        <w:shd w:val="clear" w:color="auto" w:fill="FFFFFF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8. Морфемика и словообразование</w:t>
      </w:r>
    </w:p>
    <w:p w:rsidR="003178C3" w:rsidRDefault="003178C3">
      <w:pPr>
        <w:shd w:val="clear" w:color="auto" w:fill="FFFFFF"/>
        <w:tabs>
          <w:tab w:val="left" w:pos="571"/>
        </w:tabs>
        <w:ind w:firstLine="540"/>
        <w:jc w:val="both"/>
        <w:rPr>
          <w:sz w:val="28"/>
          <w:szCs w:val="28"/>
        </w:rPr>
      </w:pPr>
      <w:r>
        <w:rPr>
          <w:spacing w:val="-25"/>
          <w:sz w:val="28"/>
          <w:szCs w:val="28"/>
        </w:rPr>
        <w:t>1.</w:t>
      </w:r>
      <w:r>
        <w:rPr>
          <w:sz w:val="28"/>
          <w:szCs w:val="28"/>
        </w:rPr>
        <w:tab/>
        <w:t xml:space="preserve"> Морфемика как раздел лингвистики. Морфема как минимальная значимая единица языка.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Словообразующие и формообразующие морфемы. Оконча</w:t>
      </w:r>
      <w:r>
        <w:rPr>
          <w:sz w:val="28"/>
          <w:szCs w:val="28"/>
        </w:rPr>
        <w:softHyphen/>
        <w:t>ние как формообразующая морфема.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Приставка, суффикс как словообразующие морфемы.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Корень. Однокоренные слова. Чередование гласных и согласных в корнях слов. Варианты морфем.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исторических изменений в структуре слова Понятие об этимологии. Этимологический словарь.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Словообразование как раздел лингвистики. Исходная (производящая) основа и словообразующая морфема.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Основные способы образования слов: приставочный, суффиксальный, приставочно-суффиксальный, бессуффиксный, сложение и его виды; переход слова из одной части речи в дру</w:t>
      </w:r>
      <w:r>
        <w:rPr>
          <w:sz w:val="28"/>
          <w:szCs w:val="28"/>
        </w:rPr>
        <w:softHyphen/>
        <w:t>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Словообразовательный и морфемный словари.</w:t>
      </w:r>
    </w:p>
    <w:p w:rsidR="003178C3" w:rsidRDefault="003178C3">
      <w:pPr>
        <w:shd w:val="clear" w:color="auto" w:fill="FFFFFF"/>
        <w:tabs>
          <w:tab w:val="left" w:pos="571"/>
        </w:tabs>
        <w:ind w:firstLine="540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Осмысление морфемы как значимой единицы языка Осознание роли морфем в процессах формо- и словообразования.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основных способов словообразования, построение словообразовательных цепочек слов.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знаний и умений по морфемике и словообразованию в практике правописания.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словообразовательного, морфемного и эти</w:t>
      </w:r>
      <w:r>
        <w:rPr>
          <w:sz w:val="28"/>
          <w:szCs w:val="28"/>
        </w:rPr>
        <w:softHyphen/>
        <w:t>мологического словарей при решении разнообразных учебных задач.</w:t>
      </w:r>
    </w:p>
    <w:p w:rsidR="003178C3" w:rsidRDefault="003178C3">
      <w:pPr>
        <w:shd w:val="clear" w:color="auto" w:fill="FFFFFF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9. Лексикология и фразеология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Лексикология как раздел лингвистики. Слово как единица языка. Лексическое значение слова.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Однозначные и многозначные слова; прямое и переносное  значения слова. Переносное значение слов как основа тропов.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Тематические группы слов. Толковые словари русского 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</w:rPr>
        <w:t>языка.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Синонимы. Антонимы. Омонимы. Словари синонимов антонимов русского языка.</w:t>
      </w:r>
    </w:p>
    <w:p w:rsidR="003178C3" w:rsidRDefault="003178C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Лексика русского языка с точки зрения её происхождения: исконно русские и заимствованные слова. Словари иностран</w:t>
      </w:r>
      <w:r>
        <w:rPr>
          <w:sz w:val="28"/>
          <w:szCs w:val="28"/>
        </w:rPr>
        <w:softHyphen/>
        <w:t>ных слов.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Лексика русского языка с точки зрения её активного и пассивного запаса. Архаизмы, историзмы, неологизмы. Словари устаревших слов и неологизмов.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Лексика русского языка с точки зрения сферы её употреб</w:t>
      </w:r>
      <w:r>
        <w:rPr>
          <w:sz w:val="28"/>
          <w:szCs w:val="28"/>
        </w:rPr>
        <w:softHyphen/>
        <w:t>ления. Общеупотребительные слова. Диалектные слова. Тер</w:t>
      </w:r>
      <w:r>
        <w:rPr>
          <w:sz w:val="28"/>
          <w:szCs w:val="28"/>
        </w:rPr>
        <w:softHyphen/>
        <w:t>мины и профессионализмы. Жаргонная лексика.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Стилистические пласты лексики.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Фразеология как раздел лингвистики. Фразеологизмы. По</w:t>
      </w:r>
      <w:r>
        <w:rPr>
          <w:sz w:val="28"/>
          <w:szCs w:val="28"/>
        </w:rPr>
        <w:softHyphen/>
        <w:t>словицы, поговорки, афоризмы, крылатые слова. Фразеологи</w:t>
      </w:r>
      <w:r>
        <w:rPr>
          <w:sz w:val="28"/>
          <w:szCs w:val="28"/>
        </w:rPr>
        <w:softHyphen/>
        <w:t>ческие словари.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Разные виды лексических словарей и их роль в овладении словарным богатством родного языка.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Дифференциация лексики по типам лексического значе</w:t>
      </w:r>
      <w:r>
        <w:rPr>
          <w:sz w:val="28"/>
          <w:szCs w:val="28"/>
        </w:rPr>
        <w:softHyphen/>
        <w:t>ния с точки зрения её активного и пассивного запаса, про</w:t>
      </w:r>
      <w:r>
        <w:rPr>
          <w:sz w:val="28"/>
          <w:szCs w:val="28"/>
        </w:rPr>
        <w:softHyphen/>
        <w:t>исхождения, сферы употребления, экспрессивной окраски и стилистической принадлежности.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Употребление лексических средств в соответствии со зна</w:t>
      </w:r>
      <w:r>
        <w:rPr>
          <w:sz w:val="28"/>
          <w:szCs w:val="28"/>
        </w:rPr>
        <w:softHyphen/>
        <w:t>чением и ситуацией общения. Оценка своей и чужой речи с точки зрения точного, уместного и выразительного слово</w:t>
      </w:r>
      <w:r>
        <w:rPr>
          <w:sz w:val="28"/>
          <w:szCs w:val="28"/>
        </w:rPr>
        <w:softHyphen/>
        <w:t>употребления.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Проведение лексического разбора слов.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Извлечение необходимой информации из лексических сло</w:t>
      </w:r>
      <w:r>
        <w:rPr>
          <w:sz w:val="28"/>
          <w:szCs w:val="28"/>
        </w:rPr>
        <w:softHyphen/>
        <w:t>варей различных типов : толкового словаря, словарей синони</w:t>
      </w:r>
      <w:r>
        <w:rPr>
          <w:sz w:val="28"/>
          <w:szCs w:val="28"/>
        </w:rPr>
        <w:softHyphen/>
        <w:t>мов, антонимов, устаревших слов, иностранных слов, фразе</w:t>
      </w:r>
      <w:r>
        <w:rPr>
          <w:sz w:val="28"/>
          <w:szCs w:val="28"/>
        </w:rPr>
        <w:softHyphen/>
        <w:t>ологического словаря и др., ииспользование её в различных видах деятельности.</w:t>
      </w:r>
    </w:p>
    <w:p w:rsidR="003178C3" w:rsidRDefault="003178C3">
      <w:pPr>
        <w:shd w:val="clear" w:color="auto" w:fill="FFFFFF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10. Морфология</w:t>
      </w:r>
    </w:p>
    <w:p w:rsidR="003178C3" w:rsidRDefault="003178C3">
      <w:pPr>
        <w:shd w:val="clear" w:color="auto" w:fill="FFFFFF"/>
        <w:tabs>
          <w:tab w:val="left" w:pos="571"/>
        </w:tabs>
        <w:ind w:firstLine="540"/>
        <w:rPr>
          <w:sz w:val="28"/>
          <w:szCs w:val="28"/>
        </w:rPr>
      </w:pPr>
      <w:r>
        <w:rPr>
          <w:spacing w:val="-22"/>
          <w:sz w:val="28"/>
          <w:szCs w:val="28"/>
        </w:rPr>
        <w:t>1.</w:t>
      </w:r>
      <w:r>
        <w:rPr>
          <w:sz w:val="28"/>
          <w:szCs w:val="28"/>
        </w:rPr>
        <w:tab/>
        <w:t xml:space="preserve"> Морфология как раздел грамматики.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Части речи как лексико-грамматические разряды слов. Си</w:t>
      </w:r>
      <w:r>
        <w:rPr>
          <w:sz w:val="28"/>
          <w:szCs w:val="28"/>
        </w:rPr>
        <w:softHyphen/>
        <w:t>стема частей речи в русском языке.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</w:t>
      </w:r>
      <w:r>
        <w:rPr>
          <w:sz w:val="28"/>
          <w:szCs w:val="28"/>
        </w:rPr>
        <w:softHyphen/>
        <w:t>ме частей речи.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Служебные части речи, их разряды по значению, структу</w:t>
      </w:r>
      <w:r>
        <w:rPr>
          <w:sz w:val="28"/>
          <w:szCs w:val="28"/>
        </w:rPr>
        <w:softHyphen/>
        <w:t>ре и синтаксическому употреблению.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Междометия и звукоподражательные слова.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Омонимия слов разных частей речи.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Словари грамматических трудностей.</w:t>
      </w:r>
    </w:p>
    <w:p w:rsidR="003178C3" w:rsidRDefault="003178C3">
      <w:pPr>
        <w:shd w:val="clear" w:color="auto" w:fill="FFFFFF"/>
        <w:tabs>
          <w:tab w:val="left" w:pos="571"/>
        </w:tabs>
        <w:ind w:firstLine="540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2. </w:t>
      </w:r>
      <w:r>
        <w:rPr>
          <w:sz w:val="28"/>
          <w:szCs w:val="28"/>
        </w:rPr>
        <w:t>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морфологических знаний и умений в практике правописания.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словарей грамматических трудностей в речевой  практике.</w:t>
      </w:r>
    </w:p>
    <w:p w:rsidR="003178C3" w:rsidRDefault="003178C3">
      <w:pPr>
        <w:shd w:val="clear" w:color="auto" w:fill="FFFFFF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11. Синтаксис</w:t>
      </w:r>
    </w:p>
    <w:p w:rsidR="003178C3" w:rsidRDefault="003178C3">
      <w:pPr>
        <w:shd w:val="clear" w:color="auto" w:fill="FFFFFF"/>
        <w:tabs>
          <w:tab w:val="left" w:pos="571"/>
        </w:tabs>
        <w:ind w:firstLine="540"/>
        <w:jc w:val="both"/>
        <w:rPr>
          <w:sz w:val="28"/>
          <w:szCs w:val="28"/>
        </w:rPr>
      </w:pPr>
      <w:r>
        <w:rPr>
          <w:spacing w:val="-25"/>
          <w:sz w:val="28"/>
          <w:szCs w:val="28"/>
        </w:rPr>
        <w:t>1.</w:t>
      </w:r>
      <w:r>
        <w:rPr>
          <w:sz w:val="28"/>
          <w:szCs w:val="28"/>
        </w:rPr>
        <w:tab/>
        <w:t xml:space="preserve"> Синтаксис как раздел грамматики. Словосочетание и предложение как единицы синтаксиса.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Словосочетание как синтаксическая единица, типы слово</w:t>
      </w:r>
      <w:r>
        <w:rPr>
          <w:sz w:val="28"/>
          <w:szCs w:val="28"/>
        </w:rPr>
        <w:softHyphen/>
        <w:t>сочетаний. Виды связи в словосочетании.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Виды предложений по цели высказывания и эмоциональ</w:t>
      </w:r>
      <w:r>
        <w:rPr>
          <w:sz w:val="28"/>
          <w:szCs w:val="28"/>
        </w:rPr>
        <w:softHyphen/>
        <w:t>ной окраске. Грамматическая основа предложения, главные и второстепенные члены, способы их выражения. Виды сказуе</w:t>
      </w:r>
      <w:r>
        <w:rPr>
          <w:sz w:val="28"/>
          <w:szCs w:val="28"/>
        </w:rPr>
        <w:softHyphen/>
        <w:t>мого.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Структурные типы простых предложений: двусоставные и односоставные, распространённые и нераспространённые, предложения осложненной и неосложнённой структуры, пол</w:t>
      </w:r>
      <w:r>
        <w:rPr>
          <w:sz w:val="28"/>
          <w:szCs w:val="28"/>
        </w:rPr>
        <w:softHyphen/>
        <w:t>ные и неполные.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Виды односоставных предложений.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сложных предложений. Средства выраже</w:t>
      </w:r>
      <w:r>
        <w:rPr>
          <w:sz w:val="28"/>
          <w:szCs w:val="28"/>
        </w:rPr>
        <w:softHyphen/>
        <w:t>ния синтаксических отношений между частями сложного пред</w:t>
      </w:r>
      <w:r>
        <w:rPr>
          <w:sz w:val="28"/>
          <w:szCs w:val="28"/>
        </w:rPr>
        <w:softHyphen/>
        <w:t>ложения. Сложные предложения союзные (сложносочинённые, сложноподчинённые) и бессоюзные. Сложные предложения с различными видами связи.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Способы передачи чужой речи.</w:t>
      </w:r>
    </w:p>
    <w:p w:rsidR="003178C3" w:rsidRDefault="003178C3">
      <w:pPr>
        <w:shd w:val="clear" w:color="auto" w:fill="FFFFFF"/>
        <w:tabs>
          <w:tab w:val="left" w:pos="571"/>
        </w:tabs>
        <w:ind w:firstLine="540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синтаксических конструкций.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Применение синтаксических знаний и умений в практике  правописания.</w:t>
      </w:r>
    </w:p>
    <w:p w:rsidR="003178C3" w:rsidRDefault="003178C3">
      <w:pPr>
        <w:shd w:val="clear" w:color="auto" w:fill="FFFFFF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12. Правописание: орфография и пунктуация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Орфография как система правил правописания. Понятие орфограммы.</w:t>
      </w:r>
    </w:p>
    <w:p w:rsidR="003178C3" w:rsidRDefault="003178C3">
      <w:pPr>
        <w:shd w:val="clear" w:color="auto" w:fill="FFFFFF"/>
        <w:ind w:firstLine="540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Правописание гласных и согласных в составе морфем. Правописание </w:t>
      </w:r>
      <w:r>
        <w:rPr>
          <w:i/>
          <w:iCs/>
          <w:sz w:val="28"/>
          <w:szCs w:val="28"/>
        </w:rPr>
        <w:t xml:space="preserve">ъ </w:t>
      </w:r>
      <w:r>
        <w:rPr>
          <w:sz w:val="28"/>
          <w:szCs w:val="28"/>
        </w:rPr>
        <w:t xml:space="preserve">и </w:t>
      </w:r>
      <w:r>
        <w:rPr>
          <w:i/>
          <w:iCs/>
          <w:sz w:val="28"/>
          <w:szCs w:val="28"/>
        </w:rPr>
        <w:t>ь.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Слитные, дефисные и раздельные написания. Употребление прописной и строчной буквы. Перенос слов.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Орфографические словари и справочники.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Пунктуация как система правил правописания.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Знаки препинания и их функции. Одиночные и парные знаки препинания.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Знаки препинания в конце предложения.</w:t>
      </w:r>
    </w:p>
    <w:p w:rsidR="003178C3" w:rsidRDefault="003178C3">
      <w:pPr>
        <w:shd w:val="clear" w:color="auto" w:fill="FFFFFF"/>
        <w:ind w:firstLine="54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Знаки препинания в простом неосложнённом предложении.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Знаки препинания в простом осложнённом предложении.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Знаки препинания в сложном предложении: сложносочи</w:t>
      </w:r>
      <w:r>
        <w:rPr>
          <w:spacing w:val="-2"/>
          <w:sz w:val="28"/>
          <w:szCs w:val="28"/>
        </w:rPr>
        <w:softHyphen/>
        <w:t xml:space="preserve">нённом, сложноподчинённом, бессоюзном, а также в сложном </w:t>
      </w:r>
      <w:r>
        <w:rPr>
          <w:sz w:val="28"/>
          <w:szCs w:val="28"/>
        </w:rPr>
        <w:t>предложении с разными видами связи.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Знаки препинания при прямой речи и цитировании, в диа</w:t>
      </w:r>
      <w:r>
        <w:rPr>
          <w:sz w:val="28"/>
          <w:szCs w:val="28"/>
        </w:rPr>
        <w:softHyphen/>
        <w:t>логе.</w:t>
      </w:r>
    </w:p>
    <w:p w:rsidR="003178C3" w:rsidRDefault="003178C3">
      <w:pPr>
        <w:shd w:val="clear" w:color="auto" w:fill="FFFFFF"/>
        <w:ind w:firstLine="540"/>
        <w:rPr>
          <w:sz w:val="28"/>
          <w:szCs w:val="28"/>
        </w:rPr>
      </w:pPr>
      <w:r>
        <w:rPr>
          <w:sz w:val="28"/>
          <w:szCs w:val="28"/>
        </w:rPr>
        <w:t>Сочетание знаков препинания.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2. Овладение орфографическими и пунктуационными навыками</w:t>
      </w:r>
      <w:r>
        <w:rPr>
          <w:spacing w:val="-2"/>
          <w:sz w:val="28"/>
          <w:szCs w:val="28"/>
        </w:rPr>
        <w:t>. Соблюдение основных орфографических и пунктуаци</w:t>
      </w:r>
      <w:r>
        <w:rPr>
          <w:spacing w:val="-2"/>
          <w:sz w:val="28"/>
          <w:szCs w:val="28"/>
        </w:rPr>
        <w:softHyphen/>
      </w:r>
      <w:r>
        <w:rPr>
          <w:spacing w:val="-1"/>
          <w:sz w:val="28"/>
          <w:szCs w:val="28"/>
        </w:rPr>
        <w:t>онных норм в письменной речи. Опора на фонетический, мо</w:t>
      </w:r>
      <w:r>
        <w:rPr>
          <w:spacing w:val="-2"/>
          <w:sz w:val="28"/>
          <w:szCs w:val="28"/>
        </w:rPr>
        <w:t>рфемно-словообразовательный и морфологический анализ при выборе правильного написания слова. Опора на грамматико-</w:t>
      </w:r>
      <w:r>
        <w:rPr>
          <w:spacing w:val="-1"/>
          <w:sz w:val="28"/>
          <w:szCs w:val="28"/>
        </w:rPr>
        <w:t xml:space="preserve">интонационный анализ при объяснении расстановки знаков </w:t>
      </w:r>
      <w:r>
        <w:rPr>
          <w:sz w:val="28"/>
          <w:szCs w:val="28"/>
        </w:rPr>
        <w:t>препинания в предложении.</w:t>
      </w:r>
    </w:p>
    <w:p w:rsidR="003178C3" w:rsidRDefault="003178C3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Использование орфографических словарей и справочников </w:t>
      </w:r>
      <w:r>
        <w:rPr>
          <w:sz w:val="28"/>
          <w:szCs w:val="28"/>
        </w:rPr>
        <w:t>по правописанию.</w:t>
      </w:r>
    </w:p>
    <w:p w:rsidR="003178C3" w:rsidRDefault="003178C3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</w:p>
    <w:p w:rsidR="003178C3" w:rsidRDefault="003178C3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Содержание,  обеспечивающее формирование культуроведческой </w:t>
      </w:r>
    </w:p>
    <w:p w:rsidR="003178C3" w:rsidRDefault="003178C3">
      <w:pPr>
        <w:shd w:val="clear" w:color="auto" w:fill="FFFFFF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компетенции.</w:t>
      </w:r>
    </w:p>
    <w:p w:rsidR="003178C3" w:rsidRDefault="003178C3">
      <w:pPr>
        <w:shd w:val="clear" w:color="auto" w:fill="FFFFFF"/>
        <w:ind w:firstLine="540"/>
        <w:jc w:val="center"/>
        <w:rPr>
          <w:sz w:val="28"/>
          <w:szCs w:val="28"/>
        </w:rPr>
      </w:pPr>
    </w:p>
    <w:p w:rsidR="003178C3" w:rsidRDefault="003178C3">
      <w:pPr>
        <w:shd w:val="clear" w:color="auto" w:fill="FFFFFF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13. Язык и культура</w:t>
      </w:r>
    </w:p>
    <w:p w:rsidR="003178C3" w:rsidRDefault="003178C3">
      <w:pPr>
        <w:numPr>
          <w:ilvl w:val="0"/>
          <w:numId w:val="4"/>
        </w:numPr>
        <w:shd w:val="clear" w:color="auto" w:fill="FFFFFF"/>
        <w:tabs>
          <w:tab w:val="clear" w:pos="540"/>
          <w:tab w:val="left" w:pos="557"/>
        </w:tabs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Взаимосвязь языка и культуры, истории народа. Русский </w:t>
      </w:r>
      <w:r>
        <w:rPr>
          <w:sz w:val="28"/>
          <w:szCs w:val="28"/>
        </w:rPr>
        <w:t>речевой этикет.</w:t>
      </w:r>
    </w:p>
    <w:p w:rsidR="003178C3" w:rsidRDefault="003178C3">
      <w:pPr>
        <w:numPr>
          <w:ilvl w:val="0"/>
          <w:numId w:val="4"/>
        </w:numPr>
        <w:shd w:val="clear" w:color="auto" w:fill="FFFFFF"/>
        <w:tabs>
          <w:tab w:val="clear" w:pos="540"/>
          <w:tab w:val="left" w:pos="557"/>
        </w:tabs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Выявление единиц языка с национально-культурным </w:t>
      </w:r>
      <w:r>
        <w:rPr>
          <w:spacing w:val="-2"/>
          <w:sz w:val="28"/>
          <w:szCs w:val="28"/>
        </w:rPr>
        <w:t>компонентом значения. Уместное использование правил рус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>ского речевого этикета в учебной деятельности и повседнев</w:t>
      </w:r>
      <w:r>
        <w:rPr>
          <w:sz w:val="28"/>
          <w:szCs w:val="28"/>
        </w:rPr>
        <w:softHyphen/>
        <w:t>ной жизни.</w:t>
      </w:r>
    </w:p>
    <w:p w:rsidR="003178C3" w:rsidRDefault="003178C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 класс (102 часа)</w:t>
      </w:r>
    </w:p>
    <w:p w:rsidR="003178C3" w:rsidRDefault="003178C3">
      <w:pPr>
        <w:ind w:firstLine="540"/>
        <w:jc w:val="both"/>
        <w:rPr>
          <w:b/>
          <w:bCs/>
          <w:sz w:val="24"/>
          <w:szCs w:val="24"/>
        </w:rPr>
      </w:pPr>
    </w:p>
    <w:tbl>
      <w:tblPr>
        <w:tblW w:w="10640" w:type="dxa"/>
        <w:tblInd w:w="2" w:type="dxa"/>
        <w:tblLayout w:type="fixed"/>
        <w:tblLook w:val="0000"/>
      </w:tblPr>
      <w:tblGrid>
        <w:gridCol w:w="901"/>
        <w:gridCol w:w="900"/>
        <w:gridCol w:w="900"/>
        <w:gridCol w:w="7875"/>
      </w:tblGrid>
      <w:tr w:rsidR="003178C3"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3178C3" w:rsidRDefault="00317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урока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</w:p>
          <w:p w:rsidR="003178C3" w:rsidRDefault="00317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</w:t>
            </w:r>
          </w:p>
        </w:tc>
        <w:tc>
          <w:tcPr>
            <w:tcW w:w="7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7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Международное значение русского языка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Написание выборочного изложения (упр. 6)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Повторение изученного в 5-8 классах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Устная и письменная речь. Монолог, диалог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Стили речи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предложение и его грамматическая основа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Обращение, вводные слова и вставные конструкции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Диктант с грамматическим заданием по теме «Повторение изученного в 5-8 классах»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Сложное предложение. Культура речи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сложном предложении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Союзные и бессоюзные сложные предложения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Написание сочинения по картине Т. Назаренко «Церковь Вознесения на улице Неждановой» (упр. 52).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Разделительные и выделительные знаки препинания между частями сложного предложения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Интонация сложного предложения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Написание сочинения по упр. 59 (или сочинения на лингвистическую тему «Роль интонации в русском языке», «Роль знаков препинания в русском языке»)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Сложносочиненные предложения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сложносочиненном предложении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Смысловые отношения в сложносочиненных предложениях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Сложносочиненные предложения  с соединительными союзами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Сложносочиненные предложения с разделительными союзами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Сложносочиненные предложения с противительными союзами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Разделительные знаки препинания между частями сложносочиненного предложения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и пунктуационный разбор сложносочиненного предложения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изученного по теме «Сложносочиненное предложение»</w:t>
            </w:r>
          </w:p>
        </w:tc>
      </w:tr>
      <w:tr w:rsidR="003178C3">
        <w:tblPrEx>
          <w:tblCellSpacing w:w="-5" w:type="nil"/>
        </w:tblPrEx>
        <w:trPr>
          <w:trHeight w:val="196"/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Диагностическая  работа по теме «Сложносочиненное предложение»</w:t>
            </w:r>
          </w:p>
        </w:tc>
      </w:tr>
      <w:tr w:rsidR="003178C3">
        <w:tblPrEx>
          <w:tblCellSpacing w:w="-5" w:type="nil"/>
        </w:tblPrEx>
        <w:trPr>
          <w:trHeight w:val="289"/>
          <w:tblCellSpacing w:w="-5" w:type="nil"/>
        </w:trPr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Сложноподчиненные предложения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сложноподчиненном предложении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29-30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придаточного предложения по отношению к главному. Знаки препинания в сложноподчиненном предложении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Написание сочинение - рассуждения  о роли Интернета в жизни современного человека (упр. 87)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32-33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Союзы и союзные слова в сложноподчиненном предложении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34-35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Способы компрессии текста. Написание сжатого изложения (упр. 95)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36-37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указательных слов в сложноподчиненном предложении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Написание сочинение – рассуждения «Что такое доброта?»  (упр. 100, 101)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Основные группы сложноподчиненных предложений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 с придаточными определительными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42-43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 с придаточными изъяснительными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 с придаточными обстоятельственными.  Сложноподчиненные предложения с придаточными времени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 с придаточными места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 с придаточными причины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Написание сочинения – рассуждения «Что такое искусство?» (на материале упр. 133, 134)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 с придаточными следствия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 с придаточными условия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 с придаточными уступки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 с придаточными цели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52-53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 с придаточными  образа действия, меры и степени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 с придаточными сравнительными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Написание сочинения рассуждения «Что такое Родина?» (на материале упр. 165, 166)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56-58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 с несколькими придаточными. Знаки препинания при них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и пунктуационный разбор сложноподчиненного предложения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Написание подробного изложения по упр. 177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изученного по теме «Сложноподчиненное предложение»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Написание сочинения-рассуждения «Что такое подвиг?» (упр. 183, 184)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Диагностическая  работа по теме «Сложноподчиненное предложение»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Бессоюзные сложные предложения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бессоюзном сложном предложении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Интонация в бессоюзных сложных предложениях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66-67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Бессоюзные сложные предложения со значением перечисления. Запятая и точка с запятой в бессоюзном сложном предложения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Написание сочинения по упр. 192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69-70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71-72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Бессоюзные сложные предложения со значением противопоставления, времени, условия и следствия. Тире в бессоюзном сложном предложении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Отзыв. Написание отзыва или рассказа по материалу упр. 202 или упр. 260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и пунктуационный разбор бессоюзного сложного предложения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изученного по теме «Бессоюзное сложное предложение»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Сложные предложения с различными видами связи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76-77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союзной (сочинительной и подчинительной) и бессоюзной связи в сложных предложениях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78-79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сложных предложениях с различными видами связи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и пунктуационный разбор сложного предложения с различными видами связи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Написание подробного изложения (упр. 219)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Публичная речь. Р.Р. Устное сочинение (упр. 222)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изученного по теме «Сложные предложения с различными видами связи»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Диагностическая работа по теме «Сложные предложения с различными видами связи» и «Бессоюзное сложное предложение»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Повторение и систематизация изученного в 5-9 классах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Фонетика и графика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86-87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Лексикология и фразеология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Морфемика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Словообразование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90-92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93-94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Синтаксис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95-97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Контрольный диктант с грамматическим заданием по теме «Повторение»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Р.Р. Написание сжатого изложения по упр. 259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письменных работ. Работа над ошибками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101-102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уроки.</w:t>
            </w:r>
          </w:p>
        </w:tc>
      </w:tr>
    </w:tbl>
    <w:p w:rsidR="003178C3" w:rsidRDefault="003178C3">
      <w:pPr>
        <w:rPr>
          <w:sz w:val="24"/>
          <w:szCs w:val="24"/>
        </w:rPr>
      </w:pPr>
    </w:p>
    <w:p w:rsidR="003178C3" w:rsidRDefault="003178C3">
      <w:pPr>
        <w:jc w:val="center"/>
      </w:pPr>
    </w:p>
    <w:p w:rsidR="003178C3" w:rsidRDefault="003178C3">
      <w:pPr>
        <w:jc w:val="center"/>
        <w:rPr>
          <w:b/>
          <w:bCs/>
        </w:rPr>
      </w:pPr>
      <w:r>
        <w:rPr>
          <w:b/>
          <w:bCs/>
        </w:rPr>
        <w:t xml:space="preserve">Примерное планирование по русскому языку  </w:t>
      </w:r>
    </w:p>
    <w:p w:rsidR="003178C3" w:rsidRDefault="003178C3">
      <w:pPr>
        <w:jc w:val="center"/>
        <w:rPr>
          <w:b/>
          <w:bCs/>
        </w:rPr>
      </w:pPr>
      <w:r>
        <w:rPr>
          <w:b/>
          <w:bCs/>
        </w:rPr>
        <w:t xml:space="preserve">8-9 классы </w:t>
      </w:r>
    </w:p>
    <w:p w:rsidR="003178C3" w:rsidRDefault="003178C3">
      <w:pPr>
        <w:jc w:val="center"/>
        <w:rPr>
          <w:b/>
          <w:bCs/>
        </w:rPr>
      </w:pPr>
    </w:p>
    <w:p w:rsidR="003178C3" w:rsidRDefault="003178C3">
      <w:pPr>
        <w:ind w:firstLine="567"/>
        <w:jc w:val="both"/>
      </w:pPr>
      <w:r>
        <w:t xml:space="preserve">Планирование составлено на основе ФГОС ООО, программы по русскому языку для 5-9 классов авторов Т.А. Ладыженской, Л.А. Тростенцовой и др. и учебника для 8-9 класса общеобразовательных учреждений авторов С.Г. Бархударова, С.Е. Крючкова, Л.Ю. Максимова и др.  </w:t>
      </w:r>
    </w:p>
    <w:p w:rsidR="003178C3" w:rsidRDefault="003178C3">
      <w:pPr>
        <w:ind w:firstLine="567"/>
        <w:jc w:val="center"/>
        <w:rPr>
          <w:b/>
          <w:bCs/>
        </w:rPr>
      </w:pPr>
      <w:r>
        <w:rPr>
          <w:b/>
          <w:bCs/>
        </w:rPr>
        <w:t>8 класс (102 часа)</w:t>
      </w:r>
    </w:p>
    <w:p w:rsidR="003178C3" w:rsidRDefault="003178C3">
      <w:pPr>
        <w:ind w:firstLine="567"/>
        <w:jc w:val="both"/>
      </w:pPr>
    </w:p>
    <w:tbl>
      <w:tblPr>
        <w:tblW w:w="10280" w:type="dxa"/>
        <w:tblInd w:w="2" w:type="dxa"/>
        <w:tblLayout w:type="fixed"/>
        <w:tblLook w:val="0000"/>
      </w:tblPr>
      <w:tblGrid>
        <w:gridCol w:w="916"/>
        <w:gridCol w:w="735"/>
        <w:gridCol w:w="735"/>
        <w:gridCol w:w="7830"/>
      </w:tblGrid>
      <w:tr w:rsidR="003178C3"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  <w:r>
              <w:t xml:space="preserve">№ </w:t>
            </w:r>
          </w:p>
          <w:p w:rsidR="003178C3" w:rsidRDefault="003178C3">
            <w:pPr>
              <w:jc w:val="center"/>
            </w:pPr>
            <w:r>
              <w:t>урока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  <w:r>
              <w:t xml:space="preserve">Дата </w:t>
            </w:r>
          </w:p>
          <w:p w:rsidR="003178C3" w:rsidRDefault="003178C3">
            <w:pPr>
              <w:jc w:val="center"/>
            </w:pPr>
            <w:r>
              <w:t>проведения</w:t>
            </w:r>
          </w:p>
        </w:tc>
        <w:tc>
          <w:tcPr>
            <w:tcW w:w="7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  <w:r>
              <w:t>Тема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7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Функции русского языка в современном мире.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Повторение изученного в 5-7 классах (8 + 3)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Фонетика и графика. Орфография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3 - 4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Морфемика и словообразование. Орфография.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Лексика и фразеология.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6 - 8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Морфология. Орфография.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 xml:space="preserve">Диагностическая работа по теме «Повторение изученного в 5-7 классах» 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Строение текста. Типы связи предложений в тексте.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Стили речи.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 xml:space="preserve">Р.р. </w:t>
            </w:r>
            <w:r>
              <w:t>Сочинение по картине И. Левитана «Осенний день. Сокольники».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Словосочетание (3)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Строение словосочетаний.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Виды связи в словосочетании.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Грамматическое значение словосочетаний.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Предложение (3 + 4)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Строение и грамматическое значение предложений.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Интонация предложения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Характеристика человека как вид текста. Строение данного текста, его языковые особенности (изложение).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Порядок слов в предложении. Логическое ударение.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 xml:space="preserve">Р.р. </w:t>
            </w:r>
            <w:r>
              <w:t>Описание архитектурных памятников как вид текста; структура текста, его языковые особенности.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 xml:space="preserve">Р.р. </w:t>
            </w:r>
            <w:r>
              <w:t>Подробное</w:t>
            </w:r>
            <w:r>
              <w:rPr>
                <w:b/>
                <w:bCs/>
              </w:rPr>
              <w:t xml:space="preserve"> </w:t>
            </w:r>
            <w:r>
              <w:t>изложение текста о памятнике архитектуры (упр. 143).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 xml:space="preserve">Р.р. </w:t>
            </w:r>
            <w:r>
              <w:t>Публицистическое сочинение-описание памятника культуры (истории) своей местности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Двусоставные предложения (14 + 3)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 xml:space="preserve">Подлежащее. 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Простое глагольное сказуемое.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25-26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Составное глагольное сказуемое.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27-28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Составное именное сказуемое.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Тире между подлежащим и сказуемым.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 xml:space="preserve">Р.Р. </w:t>
            </w:r>
            <w:r>
              <w:t>Сжатое изложение текста (упр. 189).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Дополнение.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32-33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Определение.</w:t>
            </w:r>
          </w:p>
        </w:tc>
      </w:tr>
      <w:tr w:rsidR="003178C3">
        <w:tblPrEx>
          <w:tblCellSpacing w:w="-5" w:type="nil"/>
        </w:tblPrEx>
        <w:trPr>
          <w:trHeight w:val="256"/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Приложение.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35-36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Обстоятельство. Основные виды обстоятельств.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Диагностическая работа по теме «Двусоставные предложения».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38-39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pStyle w:val="Heading1"/>
              <w:jc w:val="both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Р.р.</w:t>
            </w: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Ораторская (публичная) речь, ее особенности. Публичное выступление.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Односоставные предложения (9 + 1)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Основные группы односоставных предложений.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Предложения определенно-личные.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Предложения неопределенно-личные.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43-44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Безличные предложения.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Сочинение-описание по картине К.Ф. Юона «Мартовское солнце».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Назывные предложения.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Неполные предложения.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Обобщение изученного по теме «Односоставные предложения».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Диагностическая работа по теме «Односоставные предложения».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Предложения с однородными членами (8 + 1)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Понятие об однородных членах.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Однородные и неоднородные определения.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52-54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Однородные члены, связанные сочинительными союзами, и пунктуация при них.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55-57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Обобщающие слова при однородных членах и знаки препинания при них.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 xml:space="preserve">Р.р. </w:t>
            </w:r>
            <w:r>
              <w:t>Сочинение-рассуждение на основе литературного произведения.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Предложения с обособленными членами (13 + 1)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59-61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Обособленные определения.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62-63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Обособленные приложения.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64- 66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Обособленные обстоятельства.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67-69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Обособление уточняющих членов предложения.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Обобщение изученного по темам «Предложения с однородными членами» и «Предложения с обособленными членами»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 xml:space="preserve"> Диагностическая работа (контрольный диктант с грамматическим заданием).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 xml:space="preserve">Р.р. </w:t>
            </w:r>
            <w:r>
              <w:t>Подробное изложение (упр. 413).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Предложения с обращениями, вводными словами и междометиями (8 + 1)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73-74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Обращение и знаки препинания при нем.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75-77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Вводные слова и вводные предложения. Знаки препинания при них.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Сжатое изложение (упр. 440).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79-80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Вставные конструкции.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Диагностическая работа по теме.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Способы передачи чужой речи. Прямая и косвенная речь (4 +3)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82-84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Предложения с прямой речью. Знаки препинания в них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Предложения с косвенной речью. Замена прямой речи косвенной.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Цитаты и знаки препинания при них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 xml:space="preserve">Р.р. </w:t>
            </w:r>
            <w:r>
              <w:t>Подробное изложение (упр. 490).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88-89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 xml:space="preserve">Р.р. </w:t>
            </w:r>
            <w:r>
              <w:t>Сочинение - сравнительная характеристика двух знакомых лиц.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Повторение изученного в 8 классе (12 + 1)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Словосочетание. Синтаксический разбор словосочетаний.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Двусоставные предложения. Главные и второстепенные члены предложения.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  <w:r>
              <w:t>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Односоставные предложения.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Предложения с однородными членами.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94-95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Обособленные члены предложения.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Предложения с обращениями и вводными словами.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Способы передачи чужой речи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Сжатое изложение.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 xml:space="preserve">Итоговая диагностическая работа. 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Анализ итоговой диагностической работы.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101-102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Защита коллективных и индивидуальных проектов по тематике курса русского языка в 8 классе.</w:t>
            </w:r>
          </w:p>
        </w:tc>
      </w:tr>
    </w:tbl>
    <w:p w:rsidR="003178C3" w:rsidRDefault="003178C3">
      <w:pPr>
        <w:ind w:firstLine="567"/>
        <w:jc w:val="both"/>
      </w:pPr>
    </w:p>
    <w:p w:rsidR="003178C3" w:rsidRDefault="003178C3">
      <w:pPr>
        <w:ind w:firstLine="567"/>
        <w:jc w:val="center"/>
        <w:rPr>
          <w:b/>
          <w:bCs/>
        </w:rPr>
      </w:pPr>
      <w:r>
        <w:rPr>
          <w:b/>
          <w:bCs/>
        </w:rPr>
        <w:t>9 класс (102 часа)</w:t>
      </w:r>
    </w:p>
    <w:p w:rsidR="003178C3" w:rsidRDefault="003178C3">
      <w:pPr>
        <w:jc w:val="center"/>
      </w:pPr>
    </w:p>
    <w:tbl>
      <w:tblPr>
        <w:tblW w:w="10640" w:type="dxa"/>
        <w:tblInd w:w="2" w:type="dxa"/>
        <w:tblLayout w:type="fixed"/>
        <w:tblLook w:val="0000"/>
      </w:tblPr>
      <w:tblGrid>
        <w:gridCol w:w="901"/>
        <w:gridCol w:w="900"/>
        <w:gridCol w:w="900"/>
        <w:gridCol w:w="7875"/>
      </w:tblGrid>
      <w:tr w:rsidR="003178C3"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  <w:r>
              <w:t xml:space="preserve">№ </w:t>
            </w:r>
          </w:p>
          <w:p w:rsidR="003178C3" w:rsidRDefault="003178C3">
            <w:pPr>
              <w:jc w:val="center"/>
            </w:pPr>
            <w:r>
              <w:t>урока</w:t>
            </w:r>
          </w:p>
        </w:tc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  <w:r>
              <w:t xml:space="preserve">Дата </w:t>
            </w:r>
          </w:p>
          <w:p w:rsidR="003178C3" w:rsidRDefault="003178C3">
            <w:pPr>
              <w:jc w:val="center"/>
            </w:pPr>
            <w:r>
              <w:t>проведения</w:t>
            </w:r>
          </w:p>
        </w:tc>
        <w:tc>
          <w:tcPr>
            <w:tcW w:w="7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Тема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  <w:r>
              <w:t>План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  <w:r>
              <w:t>Факт</w:t>
            </w:r>
          </w:p>
        </w:tc>
        <w:tc>
          <w:tcPr>
            <w:tcW w:w="7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Международное значение русского языка.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Повторение изученного в 5-8 классах (9 + 4)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Фонетика. Орфография.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Лексика и фразеология.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Сжатое изложение текста (упр. 25).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5-6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Морфемика и словообразование. Орфография.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7-8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Морфология. Орфография.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Подробное изложение текста (упр. 40).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10-11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Синтаксис словосочетания и простого предложения.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Диагностическая работа (диктант с грамматическим заданием).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Текст и его основные признаки. Средства связи предложений в тексте.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Сочинение-рассуждение на лингвистическую тему.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Синтаксис сложного предложения (47 +10)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Общее понятие о сложном предложении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Способы сжатого изложения содержания текста. Тезисы. Конспект.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17-20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Сложносочиненные предложения и их особенности. Знаки препинания в сложносочиненном предложении.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21-22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Рецензия на литературное произведение, спектакль, кинофильм.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23-24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Строение сложноподчиненного предложения. Знаки препинания в сложноподчиненном предложении.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25-27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Сложноподчиненные предложения с придаточными определительными.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28-30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Сложноподчиненные предложения с придаточными изъяснительными.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31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Сложноподчиненные предложения с придаточными обстоятельственными.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32-33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Сложноподчиненные предложения с придаточными образа действия и степени.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34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Сложноподчиненные предложения с придаточными места.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35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Сложноподчиненные предложения с придаточными времени.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36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 xml:space="preserve">Р.р. </w:t>
            </w:r>
            <w:r>
              <w:t>Подробное изложение текста (упр. 180).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37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 xml:space="preserve">Р.р. </w:t>
            </w:r>
            <w:r>
              <w:t>Сочинение-рассуждение о природе родного края на основе текста (упр. 180, 181).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38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Сложноподчинённые предложения с придаточными условия.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39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Сложноподчинённые предложения с придаточными причины.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40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Сложноподчинённые предложения с придаточными цели.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41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Сложноподчиненные предложения с придаточными сравнительными.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42-43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Сложноподчинённые предложения с придаточными уступки.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44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 xml:space="preserve">Р.р. </w:t>
            </w:r>
            <w:r>
              <w:t>Сочинение-рассуждение (письменный ответ на вопрос «Почему необходимо много и внимательно читать?)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45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Сложноподчинённые предложения с придаточными следствия.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46-47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Сложноподчиненные предложения с придаточными присоединительными.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48-49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Сложноподчиненные предложения с несколькими придаточными. Знаки препинания в них.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50-51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Повторение и обобщение сведений о сложноподчиненных предложениях с различными видами придаточных.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52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Диагностическая работа по теме «Сложноподчиненные предложения».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53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u w:val="single"/>
              </w:rPr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Анализ диагностической работы.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54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Деловые бумаги их оформление.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55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Бессоюзное сложное предложение и его особенности. Смысловые отношения между частями  бессоюзного сложного предложения.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56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Запятая и точка с запятой в бессоюзном сложном предложении.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57-58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Двоеточие в бессоюзном сложном предложении.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59-60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Тире в бессоюзном сложном предложении.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61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Обобщение изученного по теме «Бессоюзное сложное предложение».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62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Реферат на лингвистическую тему.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63-65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Сложные предложения с разными видами союзной и бессоюзной связи и пунктуация при них.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66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Авторское употребление знаков препинания.</w:t>
            </w:r>
          </w:p>
        </w:tc>
      </w:tr>
      <w:tr w:rsidR="003178C3">
        <w:tblPrEx>
          <w:tblCellSpacing w:w="-5" w:type="nil"/>
        </w:tblPrEx>
        <w:trPr>
          <w:trHeight w:val="196"/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67-68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Обобщение по теме «Сложное предложение».</w:t>
            </w:r>
          </w:p>
        </w:tc>
      </w:tr>
      <w:tr w:rsidR="003178C3">
        <w:tblPrEx>
          <w:tblCellSpacing w:w="-5" w:type="nil"/>
        </w:tblPrEx>
        <w:trPr>
          <w:trHeight w:val="196"/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69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Диагностическая работа по теме «Сложное предложение».</w:t>
            </w:r>
          </w:p>
        </w:tc>
      </w:tr>
      <w:tr w:rsidR="003178C3">
        <w:tblPrEx>
          <w:tblCellSpacing w:w="-5" w:type="nil"/>
        </w:tblPrEx>
        <w:trPr>
          <w:trHeight w:val="196"/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70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Сжатое изложение и текста (упр. 295 или 301)</w:t>
            </w:r>
          </w:p>
        </w:tc>
      </w:tr>
      <w:tr w:rsidR="003178C3">
        <w:tblPrEx>
          <w:tblCellSpacing w:w="-5" w:type="nil"/>
        </w:tblPrEx>
        <w:trPr>
          <w:trHeight w:val="196"/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71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/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Сочинение-рассуждение на тему «Как я понимаю храбрость» (упр. 295, 296).</w:t>
            </w:r>
          </w:p>
        </w:tc>
      </w:tr>
      <w:tr w:rsidR="003178C3">
        <w:tblPrEx>
          <w:tblCellSpacing w:w="-5" w:type="nil"/>
        </w:tblPrEx>
        <w:trPr>
          <w:trHeight w:val="289"/>
          <w:tblCellSpacing w:w="-5" w:type="nil"/>
        </w:trPr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Общие сведение о языке (1 + 4)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72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Роль языка в жизни общества. Язык как исторически развивающееся явление.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73-74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 С</w:t>
            </w:r>
            <w:r>
              <w:t>оставление конспекта текста (упр. 308) и тезисов к тексту (упр. 313).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75-76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Русский литературный язык и его стили.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10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Повторение изученного в 5-9 классах (22 + 4)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77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Фонетика, графика, орфография.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78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Лексика, фразеология.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79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Изобразительно-выразительные средства языка, основанные на переносном значении слова.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80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Сжатое изложение (упр. 360).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81-82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Морфемика. Словообразование. Орфография.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83-84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Лексико-грамматические особенности именных частей речи. Грамматические нормы их использования. Орфограммы в окончаниях и суффиксах существительных и прилагательных.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85-86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Лексико-грамматические особенности глаголов, причастий и деепричастий. Грамматические нормы их использования. Орфограммы в окончаниях и суффиксах глаголов и причастий.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87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Лексико-грамматические особенности наречий и слов состояния. Правописание наречий.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88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Служебные части речи. Специфика их использования в тексте.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89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Правописание предлогов и союзов.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90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Правописание НЕ и НИ с разными частями речи.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91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Словосочетание. Синтаксис простого предложения.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92-93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Знаки препинания в предложениях с однородными и обособленными членами, вводными словами и обращениями.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94-95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Синтаксис сложного предложения.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96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Употребление знаков препинания.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97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Сочинение-рассуждение на лингвистическую тему.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98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Итоговая диагностическая работа.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99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Анализ итоговой диагностической работы.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Сжатое изложение (упр. 455).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101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rPr>
                <w:b/>
                <w:bCs/>
              </w:rPr>
              <w:t>Р.р.</w:t>
            </w:r>
            <w:r>
              <w:t xml:space="preserve"> Сочинение-рассуждение на основе текста на тему «Что значит быть интеллигентным человеком?» (упр. 456).</w:t>
            </w:r>
          </w:p>
        </w:tc>
      </w:tr>
      <w:tr w:rsidR="003178C3">
        <w:tblPrEx>
          <w:tblCellSpacing w:w="-5" w:type="nil"/>
        </w:tblPrEx>
        <w:trPr>
          <w:tblCellSpacing w:w="-5" w:type="nil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r>
              <w:t>102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center"/>
            </w:pPr>
          </w:p>
        </w:tc>
        <w:tc>
          <w:tcPr>
            <w:tcW w:w="7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C3" w:rsidRDefault="003178C3">
            <w:pPr>
              <w:jc w:val="both"/>
            </w:pPr>
            <w:r>
              <w:t>Итоговое занятие.</w:t>
            </w:r>
          </w:p>
        </w:tc>
      </w:tr>
    </w:tbl>
    <w:p w:rsidR="003178C3" w:rsidRDefault="003178C3">
      <w:pPr>
        <w:jc w:val="center"/>
      </w:pPr>
    </w:p>
    <w:p w:rsidR="003178C3" w:rsidRDefault="003178C3"/>
    <w:p w:rsidR="003178C3" w:rsidRDefault="003178C3">
      <w:bookmarkStart w:id="0" w:name="_GoBack"/>
      <w:bookmarkEnd w:id="0"/>
    </w:p>
    <w:sectPr w:rsidR="003178C3" w:rsidSect="003178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8C3" w:rsidRDefault="003178C3" w:rsidP="003178C3">
      <w:r>
        <w:separator/>
      </w:r>
    </w:p>
  </w:endnote>
  <w:endnote w:type="continuationSeparator" w:id="0">
    <w:p w:rsidR="003178C3" w:rsidRDefault="003178C3" w:rsidP="0031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8C3" w:rsidRDefault="003178C3">
    <w:pPr>
      <w:rPr>
        <w:rFonts w:cstheme="minorBidi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8C3" w:rsidRDefault="003178C3">
    <w:pPr>
      <w:rPr>
        <w:rFonts w:cstheme="minorBidi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8C3" w:rsidRDefault="003178C3">
    <w:pPr>
      <w:rPr>
        <w:rFonts w:cstheme="minorBidi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8C3" w:rsidRDefault="003178C3" w:rsidP="003178C3">
      <w:r>
        <w:separator/>
      </w:r>
    </w:p>
  </w:footnote>
  <w:footnote w:type="continuationSeparator" w:id="0">
    <w:p w:rsidR="003178C3" w:rsidRDefault="003178C3" w:rsidP="003178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8C3" w:rsidRDefault="003178C3">
    <w:pPr>
      <w:rPr>
        <w:rFonts w:cstheme="minorBidi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8C3" w:rsidRDefault="003178C3">
    <w:pPr>
      <w:pStyle w:val="Head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t>д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8C3" w:rsidRDefault="003178C3">
    <w:pPr>
      <w:rPr>
        <w:rFonts w:cstheme="minorBidi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A3325"/>
    <w:multiLevelType w:val="singleLevel"/>
    <w:tmpl w:val="32663CA0"/>
    <w:lvl w:ilvl="0">
      <w:start w:val="8"/>
      <w:numFmt w:val="decimal"/>
      <w:lvlText w:val="%1)"/>
      <w:lvlJc w:val="left"/>
      <w:pPr>
        <w:tabs>
          <w:tab w:val="num" w:pos="540"/>
        </w:tabs>
        <w:ind w:firstLine="540"/>
      </w:pPr>
      <w:rPr>
        <w:rFonts w:ascii="Times New Roman" w:hAnsi="Times New Roman"/>
        <w:sz w:val="28"/>
        <w:szCs w:val="28"/>
      </w:rPr>
    </w:lvl>
  </w:abstractNum>
  <w:abstractNum w:abstractNumId="1">
    <w:nsid w:val="26E47B00"/>
    <w:multiLevelType w:val="singleLevel"/>
    <w:tmpl w:val="0AAE7EFF"/>
    <w:lvl w:ilvl="0">
      <w:start w:val="1"/>
      <w:numFmt w:val="decimal"/>
      <w:lvlText w:val="%1."/>
      <w:lvlJc w:val="left"/>
      <w:pPr>
        <w:tabs>
          <w:tab w:val="num" w:pos="540"/>
        </w:tabs>
        <w:ind w:firstLine="540"/>
      </w:pPr>
      <w:rPr>
        <w:rFonts w:ascii="Times New Roman" w:hAnsi="Times New Roman"/>
        <w:sz w:val="28"/>
        <w:szCs w:val="28"/>
      </w:rPr>
    </w:lvl>
  </w:abstractNum>
  <w:abstractNum w:abstractNumId="2">
    <w:nsid w:val="35AF6086"/>
    <w:multiLevelType w:val="singleLevel"/>
    <w:tmpl w:val="74223B4D"/>
    <w:lvl w:ilvl="0">
      <w:numFmt w:val="bullet"/>
      <w:lvlText w:null="1"/>
      <w:lvlJc w:val="left"/>
      <w:pPr>
        <w:tabs>
          <w:tab w:val="num" w:pos="540"/>
        </w:tabs>
        <w:ind w:firstLine="540"/>
      </w:pPr>
      <w:rPr>
        <w:rFonts w:ascii="Times New Roman" w:hAnsi="Times New Roman"/>
        <w:sz w:val="28"/>
        <w:szCs w:val="28"/>
      </w:rPr>
    </w:lvl>
  </w:abstractNum>
  <w:abstractNum w:abstractNumId="3">
    <w:nsid w:val="556BDE98"/>
    <w:multiLevelType w:val="singleLevel"/>
    <w:tmpl w:val="13ACA884"/>
    <w:lvl w:ilvl="0">
      <w:start w:val="1"/>
      <w:numFmt w:val="decimal"/>
      <w:lvlText w:val="%1)"/>
      <w:lvlJc w:val="left"/>
      <w:pPr>
        <w:tabs>
          <w:tab w:val="num" w:pos="540"/>
        </w:tabs>
        <w:ind w:firstLine="540"/>
      </w:pPr>
      <w:rPr>
        <w:rFonts w:ascii="Times New Roman" w:hAnsi="Times New Roman"/>
        <w:sz w:val="28"/>
        <w:szCs w:val="28"/>
      </w:rPr>
    </w:lvl>
  </w:abstractNum>
  <w:abstractNum w:abstractNumId="4">
    <w:nsid w:val="613D6619"/>
    <w:multiLevelType w:val="singleLevel"/>
    <w:tmpl w:val="3531D2D1"/>
    <w:lvl w:ilvl="0">
      <w:start w:val="1"/>
      <w:numFmt w:val="decimal"/>
      <w:lvlText w:val="%1)"/>
      <w:lvlJc w:val="left"/>
      <w:pPr>
        <w:tabs>
          <w:tab w:val="num" w:pos="540"/>
        </w:tabs>
        <w:ind w:firstLine="540"/>
      </w:pPr>
      <w:rPr>
        <w:rFonts w:ascii="Times New Roman" w:hAnsi="Times New Roman"/>
        <w:sz w:val="28"/>
        <w:szCs w:val="28"/>
      </w:rPr>
    </w:lvl>
  </w:abstractNum>
  <w:abstractNum w:abstractNumId="5">
    <w:nsid w:val="74BED90E"/>
    <w:multiLevelType w:val="singleLevel"/>
    <w:tmpl w:val="6DE6A902"/>
    <w:lvl w:ilvl="0">
      <w:start w:val="1"/>
      <w:numFmt w:val="decimal"/>
      <w:lvlText w:val="%1."/>
      <w:lvlJc w:val="left"/>
      <w:pPr>
        <w:tabs>
          <w:tab w:val="num" w:pos="540"/>
        </w:tabs>
        <w:ind w:firstLine="540"/>
      </w:pPr>
      <w:rPr>
        <w:rFonts w:ascii="Times New Roman" w:hAnsi="Times New Roman"/>
        <w:sz w:val="28"/>
        <w:szCs w:val="28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8C3"/>
    <w:rsid w:val="00317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pPr>
      <w:widowControl/>
      <w:spacing w:before="100" w:after="100"/>
      <w:outlineLvl w:val="0"/>
    </w:pPr>
    <w:rPr>
      <w:rFonts w:cstheme="minorBidi"/>
      <w:b/>
      <w:bCs/>
      <w:sz w:val="48"/>
      <w:szCs w:val="48"/>
    </w:rPr>
  </w:style>
  <w:style w:type="character" w:default="1" w:styleId="DefaultParagraphFont">
    <w:name w:val="Default Paragraph Fon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78C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1">
    <w:name w:val="Heading 1 Char1"/>
    <w:basedOn w:val="DefaultParagraphFont"/>
    <w:link w:val="Heading1"/>
    <w:uiPriority w:val="99"/>
    <w:rPr>
      <w:b/>
      <w:bCs/>
      <w:sz w:val="48"/>
      <w:szCs w:val="48"/>
      <w:lang w:val="ru-RU"/>
    </w:rPr>
  </w:style>
  <w:style w:type="paragraph" w:styleId="Header">
    <w:name w:val="header"/>
    <w:basedOn w:val="Normal"/>
    <w:link w:val="HeaderChar1"/>
    <w:uiPriority w:val="99"/>
    <w:pPr>
      <w:tabs>
        <w:tab w:val="center" w:pos="4677"/>
        <w:tab w:val="right" w:pos="9355"/>
      </w:tabs>
    </w:pPr>
    <w:rPr>
      <w:rFonts w:cstheme="minorBid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178C3"/>
    <w:rPr>
      <w:rFonts w:ascii="Times New Roman" w:hAnsi="Times New Roman" w:cs="Times New Roman"/>
      <w:sz w:val="20"/>
      <w:szCs w:val="20"/>
    </w:rPr>
  </w:style>
  <w:style w:type="character" w:customStyle="1" w:styleId="HeaderChar1">
    <w:name w:val="Header Char1"/>
    <w:basedOn w:val="DefaultParagraphFont"/>
    <w:link w:val="Header"/>
    <w:uiPriority w:val="99"/>
    <w:rPr>
      <w:lang w:val="ru-RU"/>
    </w:rPr>
  </w:style>
  <w:style w:type="paragraph" w:styleId="Footer">
    <w:name w:val="footer"/>
    <w:basedOn w:val="Normal"/>
    <w:link w:val="FooterChar1"/>
    <w:uiPriority w:val="99"/>
    <w:pPr>
      <w:tabs>
        <w:tab w:val="center" w:pos="4677"/>
        <w:tab w:val="right" w:pos="9355"/>
      </w:tabs>
    </w:pPr>
    <w:rPr>
      <w:rFonts w:cstheme="minorBid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178C3"/>
    <w:rPr>
      <w:rFonts w:ascii="Times New Roman" w:hAnsi="Times New Roman" w:cs="Times New Roman"/>
      <w:sz w:val="20"/>
      <w:szCs w:val="20"/>
    </w:rPr>
  </w:style>
  <w:style w:type="character" w:customStyle="1" w:styleId="FooterChar1">
    <w:name w:val="Footer Char1"/>
    <w:basedOn w:val="DefaultParagraphFont"/>
    <w:link w:val="Footer"/>
    <w:uiPriority w:val="99"/>
    <w:rPr>
      <w:lang w:val="ru-RU"/>
    </w:rPr>
  </w:style>
  <w:style w:type="paragraph" w:customStyle="1" w:styleId="CharChar">
    <w:name w:val="Char Char"/>
    <w:basedOn w:val="Normal"/>
    <w:uiPriority w:val="99"/>
    <w:pPr>
      <w:widowControl/>
      <w:spacing w:after="160" w:line="240" w:lineRule="exact"/>
    </w:pPr>
    <w:rPr>
      <w:rFonts w:ascii="Verdana" w:hAnsi="Verdana" w:cs="Verdana"/>
      <w:sz w:val="24"/>
      <w:szCs w:val="24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cstheme="minorBidi"/>
      <w:sz w:val="24"/>
      <w:szCs w:val="24"/>
    </w:rPr>
  </w:style>
  <w:style w:type="paragraph" w:styleId="Title">
    <w:name w:val="Title"/>
    <w:basedOn w:val="Normal"/>
    <w:next w:val="Normal"/>
    <w:link w:val="TitleChar1"/>
    <w:uiPriority w:val="99"/>
    <w:qFormat/>
    <w:pPr>
      <w:widowControl/>
      <w:ind w:firstLine="454"/>
      <w:jc w:val="center"/>
    </w:pPr>
    <w:rPr>
      <w:rFonts w:cstheme="minorBidi"/>
      <w:b/>
      <w:bCs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3178C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rPr>
      <w:b/>
      <w:bCs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Маркетолог Дорохов ДизайнМаркетолог Дорохов Дизайн</dc:creator>
  <cp:keywords/>
  <dc:description/>
  <cp:lastModifiedBy/>
  <cp:revision>0</cp:revision>
</cp:coreProperties>
</file>